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B123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HERVY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5D086F5E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</w:p>
    <w:p w14:paraId="27A55978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</w:p>
    <w:p w14:paraId="0D660ECA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Huntingdon into </w:t>
      </w:r>
    </w:p>
    <w:p w14:paraId="1F5205B8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 of Ralph Neville, 2</w:t>
      </w:r>
      <w:r w:rsidRPr="00F55F24">
        <w:rPr>
          <w:rFonts w:eastAsia="Times New Roman" w:cs="Times New Roman"/>
          <w:szCs w:val="24"/>
          <w:vertAlign w:val="superscript"/>
        </w:rPr>
        <w:t>nd</w:t>
      </w:r>
      <w:r>
        <w:rPr>
          <w:rFonts w:eastAsia="Times New Roman" w:cs="Times New Roman"/>
          <w:szCs w:val="24"/>
        </w:rPr>
        <w:t xml:space="preserve"> Earl of Westmoreland.</w:t>
      </w:r>
    </w:p>
    <w:p w14:paraId="28B22F60" w14:textId="77777777" w:rsidR="005861F0" w:rsidRDefault="005861F0" w:rsidP="005861F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6D02CF2" w14:textId="77777777" w:rsidR="005861F0" w:rsidRDefault="005861F0" w:rsidP="005861F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p.108)</w:t>
      </w:r>
    </w:p>
    <w:p w14:paraId="0B592D2A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</w:p>
    <w:p w14:paraId="77265149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</w:p>
    <w:p w14:paraId="14096418" w14:textId="77777777" w:rsidR="005861F0" w:rsidRDefault="005861F0" w:rsidP="005861F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August 2023</w:t>
      </w:r>
    </w:p>
    <w:p w14:paraId="3AFE52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ABF19" w14:textId="77777777" w:rsidR="005861F0" w:rsidRDefault="005861F0" w:rsidP="009139A6">
      <w:r>
        <w:separator/>
      </w:r>
    </w:p>
  </w:endnote>
  <w:endnote w:type="continuationSeparator" w:id="0">
    <w:p w14:paraId="190AB9AE" w14:textId="77777777" w:rsidR="005861F0" w:rsidRDefault="005861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B81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4D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88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5365" w14:textId="77777777" w:rsidR="005861F0" w:rsidRDefault="005861F0" w:rsidP="009139A6">
      <w:r>
        <w:separator/>
      </w:r>
    </w:p>
  </w:footnote>
  <w:footnote w:type="continuationSeparator" w:id="0">
    <w:p w14:paraId="3A0BDEB3" w14:textId="77777777" w:rsidR="005861F0" w:rsidRDefault="005861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480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B7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2F6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1F0"/>
    <w:rsid w:val="000666E0"/>
    <w:rsid w:val="002510B7"/>
    <w:rsid w:val="005861F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5FCD2"/>
  <w15:chartTrackingRefBased/>
  <w15:docId w15:val="{0352007D-FD92-41E0-870F-AB0E596A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2023-08-07T20:58:00Z</dcterms:created>
  <dcterms:modified xsi:type="dcterms:W3CDTF">2023-08-07T20:58:00Z</dcterms:modified>
</cp:coreProperties>
</file>